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549" w:rsidRDefault="002F3BD3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8B54598" wp14:editId="623148DD">
                <wp:simplePos x="0" y="0"/>
                <wp:positionH relativeFrom="column">
                  <wp:posOffset>-2381250</wp:posOffset>
                </wp:positionH>
                <wp:positionV relativeFrom="paragraph">
                  <wp:posOffset>-581025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679700" y="323850"/>
                              <a:ext cx="2362167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2F3BD3" w:rsidRPr="002771A2" w:rsidRDefault="002F3BD3" w:rsidP="002F3BD3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 xml:space="preserve">أوراق </w:t>
                                </w:r>
                                <w:r w:rsidR="0049141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ال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31" y="2352543"/>
                            <a:ext cx="4478020" cy="14288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2F3BD3" w:rsidRDefault="00D103CD" w:rsidP="00D103CD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التغيير</w:t>
                              </w:r>
                            </w:p>
                            <w:p w:rsidR="00D103CD" w:rsidRPr="002771A2" w:rsidRDefault="00D103CD" w:rsidP="00D103CD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في عصر التحول الرقمي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75" o:spid="_x0000_s1026" style="position:absolute;left:0;text-align:left;margin-left:-187.5pt;margin-top:-45.7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">
                <v:group id="Group 15" o:spid="_x0000_s1027" style="position:absolute;top:55340;width:101314;height:9579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evABMcoA&#10;AADiAAAADwAAAAAAAAAAAAAAAACqAgAAZHJzL2Rvd25yZXYueG1sUEsFBgAAAAAEAAQA+gAAAKED&#10;AAAAAA==&#10;">
                  <v:rect id="Rectangle 755587114" o:spid="_x0000_s1028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mecwA&#10;AADiAAAADwAAAGRycy9kb3ducmV2LnhtbESPQUvDQBSE70L/w/IEb3aTYtoSuy2ttaAQD6YF9fbI&#10;PrOh2bcxu7bx33cFweMwM98wi9VgW3Gi3jeOFaTjBARx5XTDtYLDfnc7B+EDssbWMSn4IQ+r5ehq&#10;gbl2Z36lUxlqESHsc1RgQuhyKX1lyKIfu444ep+utxii7GupezxHuG3lJEmm0mLDccFgRw+GqmP5&#10;bRVsaPpcvn+U8tG82cl291IU269CqZvrYX0PItAQ/sN/7SetYJZl2XyWpnfweyneAbm8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6sgmecwAAADiAAAADwAAAAAAAAAAAAAAAACY&#10;AgAAZHJzL2Rvd25yZXYueG1sUEsFBgAAAAAEAAQA9QAAAJED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kyr8gA&#10;AADiAAAADwAAAGRycy9kb3ducmV2LnhtbERPz0vDMBS+C/4P4QnebLI6inTLhjoHDurBOti8PZpn&#10;U2xeahO3+t+bg+Dx4/u9XE+uFycaQ+dZwyxTIIgbbzpuNezftjd3IEJENth7Jg0/FGC9urxYYmn8&#10;mV/pVMdWpBAOJWqwMQ6llKGx5DBkfiBO3IcfHcYEx1aaEc8p3PUyV6qQDjtODRYHerTUfNbfTsMD&#10;Fbv6+F7LJ3tw+Wb7UlWbr0rr66vpfgEi0hT/xX/uZ6PhtpgrlReztDldSnd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OTKvyAAAAOIAAAAPAAAAAAAAAAAAAAAAAJgCAABk&#10;cnMvZG93bnJldi54bWxQSwUGAAAAAAQABAD1AAAAjQMAAAAA&#10;" fillcolor="#168489" strokecolor="#168489" strokeweight="1pt"/>
                </v:group>
                <v:group id="Group 973" o:spid="_x0000_s1030" style="position:absolute;width:101314;height:10247" coordsize="101314,1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4BHvPIAAAA&#10;4wAAAA8AAAAAAAAAAAAAAAAAqgIAAGRycy9kb3ducmV2LnhtbFBLBQYAAAAABAAEAPoAAACfAwAA&#10;AAA=&#10;">
                  <v:group id="Group 15" o:spid="_x0000_s1031" style="position:absolute;top:2762;width:101314;height:5524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If0YALL&#10;AAAA4gAAAA8AAAAAAAAAAAAAAAAAqgIAAGRycy9kb3ducmV2LnhtbFBLBQYAAAAABAAEAPoAAACi&#10;AwAAAAA=&#10;">
                    <v:rect id="Rectangle 967090383" o:spid="_x0000_s1032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A0hMoA&#10;AADiAAAADwAAAGRycy9kb3ducmV2LnhtbESPQWvCQBSE74X+h+UVequ71aImukoRAt5aU8XrI/tM&#10;0mbfhuwao7++WxB6HGbmG2a5Hmwjeup87VjD60iBIC6cqbnUsP/KXuYgfEA22DgmDVfysF49Piwx&#10;Ne7CO+rzUIoIYZ+ihiqENpXSFxVZ9CPXEkfv5DqLIcqulKbDS4TbRo6VmkqLNceFClvaVFT85Ger&#10;4S07ZNv8evveJ6U95rdZP1afH1o/Pw3vCxCBhvAfvre3RkMynalETeYT+Ls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QNITKAAAA4gAAAA8AAAAAAAAAAAAAAAAAmAIA&#10;AGRycy9kb3ducmV2LnhtbFBLBQYAAAAABAAEAPUAAACPAwAA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ptrscA&#10;AADiAAAADwAAAGRycy9kb3ducmV2LnhtbERPy2rCQBTdF/yH4Qrd1Umsz+gopRBwVxsVt5fMNUmb&#10;uRMy0xj9+k5B6PJw3uttb2rRUesqywriUQSCOLe64kLB8ZC+LEA4j6yxtkwKbuRguxk8rTHR9sqf&#10;1GW+ECGEXYIKSu+bREqXl2TQjWxDHLiLbQ36ANtC6havIdzUchxFM2mw4tBQYkPvJeXf2Y9RMElP&#10;6S673b+Oy8Kcs/u8G0f7D6Weh/3bCoSn3v+LH+6dDvOni3gax5NX+LsUM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aba7HAAAA4gAAAA8AAAAAAAAAAAAAAAAAmAIAAGRy&#10;cy9kb3ducmV2LnhtbFBLBQYAAAAABAAEAPUAAACMAw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6797;top:3238;width:23621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5zc0A&#10;AADjAAAADwAAAGRycy9kb3ducmV2LnhtbESPzU7DQAyE70h9h5UrcaMbAoQq7baqIlUgRA/9uXBz&#10;s24SkfWG7NIGnh4fkHq0PZ6Zb74cXKvO1IfGs4H7SQKKuPS24crAYb++m4IKEdli65kM/FCA5WJ0&#10;M8fc+gtv6byLlRITDjkaqGPscq1DWZPDMPEdsdxOvncYZewrbXu8iLlrdZokmXbYsCTU2FFRU/m5&#10;+3YG3or1BrfH1E1/2+Ll/bTqvg4fT8bcjofVDFSkIV7F/9+vVupnj+lDkj5nQiFMsgC9+AM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3xec3NAAAA4wAAAA8AAAAAAAAAAAAAAAAA&#10;mAIAAGRycy9kb3ducmV2LnhtbFBLBQYAAAAABAAEAPUAAACSAwAAAAA=&#10;" filled="f" stroked="f" strokeweight=".5pt">
                    <v:textbox>
                      <w:txbxContent>
                        <w:p w:rsidR="002F3BD3" w:rsidRPr="002771A2" w:rsidRDefault="002F3BD3" w:rsidP="002F3BD3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 xml:space="preserve">أوراق </w:t>
                          </w:r>
                          <w:r w:rsidR="0049141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ال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عمل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9DdO3IAAAA&#10;4wAAAA8AAAAAAAAAAAAAAAAAqgIAAGRycy9kb3ducmV2LnhtbFBLBQYAAAAABAAEAPoAAACfAwAA&#10;AAA=&#10;">
                    <v:oval id="Oval 1440503543" o:spid="_x0000_s1036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6r6ccA&#10;AADjAAAADwAAAGRycy9kb3ducmV2LnhtbERPX2vCMBB/F/Ydwg32pslqldEZZWwMFDbQOn0+mrMt&#10;NpfSZLZ++2Ug+Hi//7dYDbYRF+p87VjD80SBIC6cqbnU8LP/HL+A8AHZYOOYNFzJw2r5MFpgZlzP&#10;O7rkoRQxhH2GGqoQ2kxKX1Rk0U9cSxy5k+sshnh2pTQd9jHcNjJRai4t1hwbKmzpvaLinP9aDdvz&#10;6XA9br7Ud+n6fN7bjyQxe62fHoe3VxCBhnAX39xrE+enqZqp6Sydwv9PEQC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uq+nHAAAA4wAAAA8AAAAAAAAAAAAAAAAAmAIAAGRy&#10;cy9kb3ducmV2LnhtbFBLBQYAAAAABAAEAPUAAACMAw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/FC8cA&#10;AADhAAAADwAAAGRycy9kb3ducmV2LnhtbESPzWrCQBSF94LvMFyhO500i6lGRymK0EKFGlvXl8w1&#10;CWbuhMxo4tt3FkKXh/PHt9oMthF36nztWMPrLAFBXDhTc6nh57SfzkH4gGywcUwaHuRhsx6PVpgZ&#10;1/OR7nkoRRxhn6GGKoQ2k9IXFVn0M9cSR+/iOoshyq6UpsM+jttGpkmipMWa40OFLW0rKq75zWr4&#10;vl5+H+fPr+RQuj5Xvd2lqTlp/TIZ3pcgAg3hP/xsfxgNC6XmqXqLDJEo0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vxQvHAAAA4QAAAA8AAAAAAAAAAAAAAAAAmAIAAGRy&#10;cy9kb3ducmV2LnhtbFBLBQYAAAAABAAEAPUAAACMAw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lNMcA&#10;AADjAAAADwAAAGRycy9kb3ducmV2LnhtbERPS0vEMBC+C/6HMII3N7GFulubXUQRFBTc7uM8NNMH&#10;20xKE7fdf28EweN87yk2s+3FmUbfOdZwv1AgiCtnOm407Hevd0sQPiAb7B2Thgt52KyvrwrMjZt4&#10;S+cyNCKGsM9RQxvCkEvpq5Ys+oUbiCNXu9FiiOfYSDPiFMNtLxOlMmmx49jQ4kDPLVWn8ttq+DrV&#10;h8vx/UN9Nm4qs8m+JInZaX17Mz89ggg0h3/xn/vNxPmrh9UyzVKVwu9PEQC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+JTTHAAAA4wAAAA8AAAAAAAAAAAAAAAAAmAIAAGRy&#10;cy9kb3ducmV2LnhtbFBLBQYAAAAABAAEAPUAAACMAw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ZKog1coA&#10;AADiAAAADwAAAAAAAAAAAAAAAACqAgAAZHJzL2Rvd25yZXYueG1sUEsFBgAAAAAEAAQA+gAAAKED&#10;AAAAAA==&#10;">
                    <v:oval id="Oval 96915098" o:spid="_x0000_s1040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wVj8YA&#10;AADhAAAADwAAAGRycy9kb3ducmV2LnhtbERPXWvCMBR9H+w/hDvY20wsrNhqlDERNpigdfP50lzb&#10;YnNTmszWf28eBB8P53uxGm0rLtT7xrGG6USBIC6dabjS8HvYvM1A+IBssHVMGq7kYbV8flpgbtzA&#10;e7oUoRIxhH2OGuoQulxKX9Zk0U9cRxy5k+sthgj7SpoehxhuW5kolUqLDceGGjv6rKk8F/9Ww+58&#10;+rsev3/UtnJDkQ52nSTmoPXry/gxBxFoDA/x3f1lNGRpNn1XWZwcH8U3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wVj8YAAADhAAAADwAAAAAAAAAAAAAAAACYAgAAZHJz&#10;L2Rvd25yZXYueG1sUEsFBgAAAAAEAAQA9QAAAIsD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icMoA&#10;AADiAAAADwAAAGRycy9kb3ducmV2LnhtbESPQWvCQBSE7wX/w/KE3urGWDWkriJKoQUFjW3Pj+wz&#10;CWbfhuzWxH/fLQgeh5n5hlmselOLK7WusqxgPIpAEOdWV1wo+Dq9vyQgnEfWWFsmBTdysFoOnhaY&#10;atvxka6ZL0SAsEtRQel9k0rp8pIMupFtiIN3tq1BH2RbSN1iF+CmlnEUzaTBisNCiQ1tSsov2a9R&#10;cLicv28/n7toX9gum3VmG8f6pNTzsF+/gfDU+0f43v7QCuavyTROpuMJ/F8Kd0Au/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8aInDKAAAA4gAAAA8AAAAAAAAAAAAAAAAAmAIA&#10;AGRycy9kb3ducmV2LnhtbFBLBQYAAAAABAAEAPUAAACPAwAA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t96MoA&#10;AADiAAAADwAAAGRycy9kb3ducmV2LnhtbESPQWvCQBSE74X+h+UVvNXdJCIluoq0FBQs1Fg9P7LP&#10;JJh9G7JbE/99t1DocZiZb5jlerStuFHvG8cakqkCQVw603Cl4ev4/vwCwgdkg61j0nAnD+vV48MS&#10;c+MGPtCtCJWIEPY5aqhD6HIpfVmTRT91HXH0Lq63GKLsK2l6HCLctjJVai4tNhwXauzotabyWnxb&#10;DZ/Xy+l+3u3VR+WGYj7YtzQ1R60nT+NmASLQGP7Df+2t0ZDNspnKkiSB30vxDsjV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LbfejKAAAA4gAAAA8AAAAAAAAAAAAAAAAAmAIA&#10;AGRycy9kb3ducmV2LnhtbFBLBQYAAAAABAAEAPUAAACPAwAA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5;width:44780;height:14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HQMwA&#10;AADiAAAADwAAAGRycy9kb3ducmV2LnhtbESPQWvCQBSE70L/w/IKvenGUG2MriIBqYgetF56e2af&#10;SWj2bZrdavTXdwtCj8PMfMPMFp2pxYVaV1lWMBxEIIhzqysuFBw/Vv0EhPPIGmvLpOBGDhbzp94M&#10;U22vvKfLwRciQNilqKD0vkmldHlJBt3ANsTBO9vWoA+yLaRu8RrgppZxFI2lwYrDQokNZSXlX4cf&#10;o2CTrXa4P8UmudfZ+/a8bL6PnyOlXp675RSEp87/hx/ttVYwnsTDZPT2OoG/S+EOyPkv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GwMHQMwAAADiAAAADwAAAAAAAAAAAAAAAACY&#10;AgAAZHJzL2Rvd25yZXYueG1sUEsFBgAAAAAEAAQA9QAAAJEDAAAAAA==&#10;" filled="f" stroked="f" strokeweight=".5pt">
                  <v:textbox>
                    <w:txbxContent>
                      <w:p w:rsidR="002F3BD3" w:rsidRDefault="00D103CD" w:rsidP="00D103CD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التغيير</w:t>
                        </w:r>
                      </w:p>
                      <w:p w:rsidR="00D103CD" w:rsidRPr="002771A2" w:rsidRDefault="00D103CD" w:rsidP="00D103CD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في عصر التحول الرقمي</w:t>
                        </w:r>
                        <w:bookmarkStart w:id="1" w:name="_GoBack"/>
                        <w:bookmarkEnd w:id="1"/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/7O2vIAAAA&#10;4wAAAA8AAAAAAAAAAAAAAAAAqgIAAGRycy9kb3ducmV2LnhtbFBLBQYAAAAABAAEAPoAAACfAwAA&#10;AAA=&#10;">
                  <v:oval id="Oval 802409361" o:spid="_x0000_s1045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WMcoA&#10;AADiAAAADwAAAGRycy9kb3ducmV2LnhtbESPQWvCQBSE7wX/w/KEXkqzGxVrUlexhUqvTRX09sg+&#10;k9Ds25Ddavz3XaHgcZiZb5jlerCtOFPvG8ca0kSBIC6dabjSsPv+eF6A8AHZYOuYNFzJw3o1elhi&#10;btyFv+hchEpECPscNdQhdLmUvqzJok9cRxy9k+sthij7SpoeLxFuWzlRai4tNhwXauzovabyp/i1&#10;GvZZV6TToUlfjk/X0s82bvu2O2j9OB42ryACDeEe/m9/Gg0LNZmpbDpP4XYp3gG5+g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aG1jHKAAAA4gAAAA8AAAAAAAAAAAAAAAAAmAIA&#10;AGRycy9kb3ducmV2LnhtbFBLBQYAAAAABAAEAPUAAACPAwAA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o5MgA&#10;AADjAAAADwAAAGRycy9kb3ducmV2LnhtbERPzWrCQBC+F3yHZQQvpW5SazSpq6hQ6dVoQW9DdpqE&#10;ZmdDdtX49l2h0ON8/7NY9aYRV+pcbVlBPI5AEBdW11wqOB4+XuYgnEfW2FgmBXdysFoOnhaYaXvj&#10;PV1zX4oQwi5DBZX3bSalKyoy6Ma2JQ7ct+0M+nB2pdQd3kK4aeRrFCXSYM2hocKWthUVP/nFKPhK&#10;2zye9HU8Oz/fC/e2trvN8aTUaNiv30F46v2/+M/9qcP8SZQk02mcpvD4KQA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42jkyAAAAOMAAAAPAAAAAAAAAAAAAAAAAJgCAABk&#10;cnMvZG93bnJldi54bWxQSwUGAAAAAAQABAD1AAAAjQM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OXeMoA&#10;AADiAAAADwAAAGRycy9kb3ducmV2LnhtbESPQWvCQBSE7wX/w/KEXopuUpdUU1fRQqXXpgp6e2Rf&#10;k2D2bchuNf77rlDocZiZb5jlerCtuFDvG8ca0mkCgrh0puFKw/7rfTIH4QOywdYxabiRh/Vq9LDE&#10;3Lgrf9KlCJWIEPY5aqhD6HIpfVmTRT91HXH0vl1vMUTZV9L0eI1w28rnJMmkxYbjQo0dvdVUnosf&#10;q+Gw6Ip0NjTpy+npVnq1cbvt/qj143jYvIIINIT/8F/7w2jI5gs1U0plcL8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CTl3jKAAAA4gAAAA8AAAAAAAAAAAAAAAAAmAIA&#10;AGRycy9kb3ducmV2LnhtbFBLBQYAAAAABAAEAPUAAACPAwAA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V1MoA&#10;AADiAAAADwAAAGRycy9kb3ducmV2LnhtbESPQWvCQBSE74L/YXlCL6VuthWbpK6ihYpXUwvt7ZF9&#10;TYLZtyG71fjvXaHgcZiZb5jFarCtOFHvG8ca1DQBQVw603Cl4fD58ZSC8AHZYOuYNFzIw2o5Hi0w&#10;N+7MezoVoRIRwj5HDXUIXS6lL2uy6KeuI47er+sthij7SpoezxFuW/mcJHNpseG4UGNH7zWVx+LP&#10;avjKukK9DI16/Xm8lH62dtvN4Vvrh8mwfgMRaAj38H97ZzRkaarSLJkpuF2Kd0Aur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mGFdTKAAAA4gAAAA8AAAAAAAAAAAAAAAAAmAIA&#10;AGRycy9kb3ducmV2LnhtbFBLBQYAAAAABAAEAPUAAACPAwAA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r+SsYA&#10;AADiAAAADwAAAGRycy9kb3ducmV2LnhtbERPTWvCQBC9F/wPywi9FN1EU63RVVRQvJoqtLchO02C&#10;2dmQ3Wr8965Q6PHxvherztTiSq2rLCuIhxEI4tzqigsFp8/d4AOE88gaa8uk4E4OVsveywJTbW98&#10;pGvmCxFC2KWooPS+SaV0eUkG3dA2xIH7sa1BH2BbSN3iLYSbWo6iaCINVhwaSmxoW1J+yX6NgvOs&#10;yeJxV8XT77d77pK13W9OX0q99rv1HISnzv+L/9wHHebH49HsPUoSeF4KG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r+SsYAAADiAAAADwAAAAAAAAAAAAAAAACYAgAAZHJz&#10;L2Rvd25yZXYueG1sUEsFBgAAAAAEAAQA9QAAAIsD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DMcsA&#10;AADjAAAADwAAAGRycy9kb3ducmV2LnhtbESPQU/DMAyF70j8h8hIXBBLOioK3bJpIDFxXRkS3KzG&#10;aysap2rC1v17fJjE0fbze+9briffqyONsQtsIZsZUMR1cB03FvYfb/dPoGJCdtgHJgtnirBeXV8t&#10;sXThxDs6VqlRYsKxRAttSkOpdaxb8hhnYSCW2yGMHpOMY6PdiCcx972eG/OoPXYsCS0O9NpS/VP9&#10;egufz0OVPUxdVnzfneuYb8L2Zf9l7e3NtFmASjSlf/Hl+91J/XlhTJHluVAIkyxAr/4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oLIMxywAAAOMAAAAPAAAAAAAAAAAAAAAAAJgC&#10;AABkcnMvZG93bnJldi54bWxQSwUGAAAAAAQABAD1AAAAkAMA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Pd8oA&#10;AADiAAAADwAAAGRycy9kb3ducmV2LnhtbESPQWvCQBSE7wX/w/IEL6VuEmOt0VVswdJro4K9PbLP&#10;JJh9G7Krxn/vFgo9DjPzDbNc96YRV+pcbVlBPI5AEBdW11wq2O+2L28gnEfW2FgmBXdysF4NnpaY&#10;aXvjb7rmvhQBwi5DBZX3bSalKyoy6Ma2JQ7eyXYGfZBdKXWHtwA3jUyi6FUarDksVNjSR0XFOb8Y&#10;BYd5m8eTvo5nP8/3wqUb+/m+Pyo1GvabBQhPvf8P/7W/tIIknUazJE0m8Hsp3AG5eg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Gz3fKAAAA4gAAAA8AAAAAAAAAAAAAAAAAmAIA&#10;AGRycy9kb3ducmV2LnhtbFBLBQYAAAAABAAEAPUAAACPAwAA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uJzsgA&#10;AADjAAAADwAAAGRycy9kb3ducmV2LnhtbERPS2vCQBC+C/0PyxR6KbpZ6yupq9hCi1ejgt6G7DQJ&#10;zc6G7Fbjv+8WCh7ne89y3dtGXKjztWMNapSAIC6cqbnUcNh/DBcgfEA22DgmDTfysF49DJaYGXfl&#10;HV3yUIoYwj5DDVUIbSalLyqy6EeuJY7cl+sshnh2pTQdXmO4beQ4SWbSYs2xocKW3isqvvMfq+GY&#10;trl66Ws1Pz/fCj/ZuM+3w0nrp8d+8woiUB/u4n/31sT5Y5VO08l8oeDvpwiAX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S4nOyAAAAOMAAAAPAAAAAAAAAAAAAAAAAJgCAABk&#10;cnMvZG93bnJldi54bWxQSwUGAAAAAAQABAD1AAAAjQM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NrMwA&#10;AADjAAAADwAAAGRycy9kb3ducmV2LnhtbESPQU/CQBCF7yb8h82QeDGybTEFKgtBE41XKyZwm3SH&#10;trE723RXKP/eOZhwnJk3771vvR1dp840hNazgXSWgCKuvG25NrD/entcggoR2WLnmQxcKcB2M7lb&#10;Y2H9hT/pXMZaiQmHAg00MfaF1qFqyGGY+Z5Ybic/OIwyDrW2A17E3HU6S5JcO2xZEhrs6bWh6qf8&#10;dQa+V32Zzsc2XRwfrlV42vn3l/3BmPvpuHsGFWmMN/H/94eV+ot8vsqyPBcKYZIF6M0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2ePNrMwAAADjAAAADwAAAAAAAAAAAAAAAACY&#10;AgAAZHJzL2Rvd25yZXYueG1sUEsFBgAAAAAEAAQA9QAAAJED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636A52" w:rsidP="00D34C43">
      <w:pPr>
        <w:tabs>
          <w:tab w:val="left" w:pos="3171"/>
        </w:tabs>
        <w:rPr>
          <w:rtl/>
        </w:rPr>
      </w:pPr>
      <w:r>
        <w:tab/>
      </w:r>
    </w:p>
    <w:p w:rsidR="00F53D08" w:rsidRPr="00F53D08" w:rsidRDefault="00F53D08" w:rsidP="00F53D08">
      <w:pPr>
        <w:rPr>
          <w:rtl/>
        </w:rPr>
      </w:pPr>
    </w:p>
    <w:p w:rsidR="00E4514E" w:rsidRDefault="004B179C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DD4A16">
          <w:headerReference w:type="default" r:id="rId9"/>
          <w:footerReference w:type="default" r:id="rId10"/>
          <w:pgSz w:w="11906" w:h="16838" w:code="9"/>
          <w:pgMar w:top="1440" w:right="1440" w:bottom="1440" w:left="1440" w:header="720" w:footer="397" w:gutter="0"/>
          <w:pgNumType w:start="64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BCF49EE" wp14:editId="7BDBE5C3">
            <wp:simplePos x="0" y="0"/>
            <wp:positionH relativeFrom="page">
              <wp:align>left</wp:align>
            </wp:positionH>
            <wp:positionV relativeFrom="paragraph">
              <wp:posOffset>2266950</wp:posOffset>
            </wp:positionV>
            <wp:extent cx="7553324" cy="4000469"/>
            <wp:effectExtent l="0" t="0" r="0" b="635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4" cy="4000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79D6" w:rsidRDefault="002F3BD3" w:rsidP="002F3BD3">
      <w:pPr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0292E482" wp14:editId="585510A3">
                <wp:extent cx="5633085" cy="592455"/>
                <wp:effectExtent l="0" t="0" r="5715" b="0"/>
                <wp:docPr id="25" name="Group 24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AAA043F-A802-57E8-2A8C-AA8977A4D01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866225440" name="Group 866225440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B9C9F2AD-0FEE-3015-819A-7663A9E8B251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158430631" name="Rectangle 1158430631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EEFE9017-106B-3920-7FCF-F23C8785D555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941962" name="Rectangle 15394196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DB81881-9F1D-81FF-137A-0160CB33717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63978891" name="TextBox 7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31176CBF-50B2-5372-1CB4-D9F0354B55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5888872" name="Rectangle 77588887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B0ABD477-8A27-796D-0CF4-BBE5BC6EFA2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11736017" name="TextBox 7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33408F5D-D49E-D988-926D-60E0FA51C6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الجلسة 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40265114" name="Picture 540265114" descr="Calendar 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5D65C811-A8D9-37E6-371B-984A4D5618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group w14:anchorId="0292E482" id="Group 24" o:spid="_x0000_s105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F8mN9CvBAAA/h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866225440" o:spid="_x0000_s105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">
                  <v:rect id="Rectangle 1158430631" o:spid="_x0000_s105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" fillcolor="#d9d9d9" stroked="f" strokeweight="1pt"/>
                  <v:rect id="Rectangle 153941962" o:spid="_x0000_s105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" fillcolor="#168489" stroked="f" strokeweight="1pt"/>
                  <v:shape id="TextBox 7" o:spid="_x0000_s105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" filled="f" stroked="f">
                    <v:textbox>
                      <w:txbxContent>
                        <w:p w14:paraId="68070313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775888872" o:spid="_x0000_s105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" fillcolor="#168489" stroked="f" strokeweight="1pt"/>
                  <v:shape id="TextBox 7" o:spid="_x0000_s106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" filled="f" stroked="f">
                    <v:textbox>
                      <w:txbxContent>
                        <w:p w14:paraId="5E23771F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الجلسة الأولى</w:t>
                          </w:r>
                        </w:p>
                      </w:txbxContent>
                    </v:textbox>
                  </v:shape>
                </v:group>
                <v:shape id="Picture 540265114" o:spid="_x0000_s106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">
                  <v:imagedata r:id="rId13" o:title="Calendar " grayscale="t" bilevel="t"/>
                </v:shape>
                <w10:anchorlock/>
              </v:group>
            </w:pict>
          </mc:Fallback>
        </mc:AlternateContent>
      </w:r>
    </w:p>
    <w:p w:rsidR="002F3BD3" w:rsidRDefault="002F3BD3" w:rsidP="002F3BD3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526C2D02" wp14:editId="1B0796DF">
                <wp:extent cx="3999061" cy="656590"/>
                <wp:effectExtent l="0" t="0" r="1905" b="0"/>
                <wp:docPr id="17" name="Group 16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FE58C6A-6182-9A02-EE94-4498383AB13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2027329853" name="Group 2027329853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CBF7D5E6-6107-7B87-2D40-A2F1A7AC0D2B}"/>
                            </a:ext>
                          </a:extLst>
                        </wpg:cNvPr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320409283" name="Picture 320409283" descr="Book 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BDCE4785-3408-964C-7899-452931AA22E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3426975" name="Rectangle: Rounded Corners 293426975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A2CA689-C192-3F42-C9B5-8C17848BA3D0}"/>
                              </a:ext>
                            </a:extLst>
                          </wps:cNvPr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97346914" name="TextBox 7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4B4AFA0D-CD24-2C82-429D-2420F360F94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1911CE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15" w:history="1">
                                <w:r w:rsidR="002F3BD3" w:rsidRPr="001911CE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" o:spid="_x0000_s106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jt+EAAAD/dFJOU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">
                <v:group id="Group 2027329853" o:spid="_x0000_s1063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MFTKY&#10;zAAAAOMAAAAPAAAAAAAAAAAAAAAAAKoCAABkcnMvZG93bnJldi54bWxQSwUGAAAAAAQABAD6AAAA&#10;owMAAAAA&#10;">
                  <v:shape id="Picture 320409283" o:spid="_x0000_s1064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onyzIAAAA4gAAAA8AAABkcnMvZG93bnJldi54bWxEj8FqwzAQRO+F/IPYQG+NVKeUxI0SQiBg&#10;6CmJP2CxtpaJtXIlJXb79VWh0OMwM2+YzW5yvbhTiJ1nDc8LBYK48abjVkN9OT6tQMSEbLD3TBq+&#10;KMJuO3vYYGn8yCe6n1MrMoRjiRpsSkMpZWwsOYwLPxBn78MHhynL0EoTcMxw18tCqVfpsOO8YHGg&#10;g6Xmer45De+VGoO8fN8Onu1YXOup/qxOWj/Op/0biERT+g//tSujYVmoF7UuVkv4vZTvgNz+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4aJ8syAAAAOIAAAAPAAAAAAAAAAAA&#10;AAAAAJ8CAABkcnMvZG93bnJldi54bWxQSwUGAAAAAAQABAD3AAAAlAMAAAAA&#10;">
                    <v:imagedata r:id="rId16" o:title="Book "/>
                  </v:shape>
                  <v:roundrect id="Rectangle: Rounded Corners 293426975" o:spid="_x0000_s1065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0y8MwA&#10;AADiAAAADwAAAGRycy9kb3ducmV2LnhtbESPT2vCQBDF7wW/wzKCt7pptGmTukr9B4UeSqNFehuy&#10;0yQ0Oxuyq8Zv7wqFHh9v3u/Nmy1604gTda62rOBhHIEgLqyuuVSw323vn0E4j6yxsUwKLuRgMR/c&#10;zTDT9syfdMp9KQKEXYYKKu/bTEpXVGTQjW1LHLwf2xn0QXal1B2eA9w0Mo6iRBqsOTRU2NKqouI3&#10;P5rwxmWtd5hujsn78vBFh2+Z7PMPpUbD/vUFhKfe/x//pd+0gjidTOMkfXqE26TAATm/Ag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MU0y8MwAAADiAAAADwAAAAAAAAAAAAAAAACY&#10;AgAAZHJzL2Rvd25yZXYueG1sUEsFBgAAAAAEAAQA9QAAAJEDAAAAAA==&#10;" fillcolor="#168489" strokecolor="#168489" strokeweight="1pt">
                    <v:stroke joinstyle="miter"/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66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X2CcoA&#10;AADiAAAADwAAAGRycy9kb3ducmV2LnhtbESPQWvCQBSE70L/w/IKvemubbQmukppKXiyqFXw9sg+&#10;k9Ds25DdmvTfu4LQ4zAz3zCLVW9rcaHWV441jEcKBHHuTMWFhu/953AGwgdkg7Vj0vBHHlbLh8EC&#10;M+M63tJlFwoRIewz1FCG0GRS+rwki37kGuLonV1rMUTZFtK02EW4reWzUlNpseK4UGJD7yXlP7tf&#10;q+GwOZ+OifoqPuyk6VyvJNtUav302L/NQQTqw3/43l4bDbP09SWZpuMEbpfiHZDLK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Tl9gnKAAAA4gAAAA8AAAAAAAAAAAAAAAAAmAIA&#10;AGRycy9kb3ducmV2LnhtbFBLBQYAAAAABAAEAPUAAACPAwAAAAA=&#10;" filled="f" stroked="f">
                  <v:textbox>
                    <w:txbxContent>
                      <w:p w:rsidR="002F3BD3" w:rsidRDefault="001911CE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17" w:history="1">
                          <w:r w:rsidR="002F3BD3" w:rsidRPr="001911CE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  <w:bookmarkStart w:id="1" w:name="_GoBack"/>
                        <w:bookmarkEnd w:id="1"/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48371F" w:rsidRDefault="00BC105C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BC105C">
        <w:rPr>
          <w:rFonts w:ascii="Adobe Arabic" w:hAnsi="Adobe Arabic" w:cs="Adobe Arabic"/>
          <w:sz w:val="40"/>
          <w:szCs w:val="44"/>
          <w:rtl/>
        </w:rPr>
        <w:t>ما هي أبرز أسباب مقاومة الموظفين للتغيير الرقمي</w:t>
      </w:r>
      <w:r w:rsidRPr="00BC105C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2F3BD3" w:rsidRDefault="002F3BD3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</w:p>
    <w:p w:rsidR="0048371F" w:rsidRPr="0048371F" w:rsidRDefault="0048371F" w:rsidP="0048371F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0D33A721" wp14:editId="119F66B9">
                <wp:extent cx="6772275" cy="6756400"/>
                <wp:effectExtent l="0" t="0" r="28575" b="25400"/>
                <wp:docPr id="1815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2275" cy="6756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rect w14:anchorId="0D33A721" id="Rectangle 1815" o:spid="_x0000_s1067" style="width:533.25pt;height:53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5350EA3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35991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3EFD2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4823C9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35B905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ABD8D3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4DF132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CEEA46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A259FB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06E08F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5B273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FBBB3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3496E0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0F5FA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FD58AB2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E36A06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0B4BC82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0B06AF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B04783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584F6A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8F7B2C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930A43" w14:textId="77777777" w:rsidR="0048371F" w:rsidRDefault="0048371F" w:rsidP="0048371F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9579D6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2B34707E" wp14:editId="15CC6ED6">
                <wp:extent cx="5633085" cy="592455"/>
                <wp:effectExtent l="0" t="0" r="5715" b="0"/>
                <wp:docPr id="138526678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9049003" name="Group 9049003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668796594" name="Rectangle 166879659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775376" name="Rectangle 15377537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0553664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42631950" name="Rectangle 1542631950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973911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07148049" name="Picture 1907148049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group w14:anchorId="2B34707E" id="_x0000_s1068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CcAGZ6vBAAA/R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9049003" o:spid="_x0000_s1069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">
                  <v:rect id="Rectangle 1668796594" o:spid="_x0000_s1070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" fillcolor="#d9d9d9" stroked="f" strokeweight="1pt"/>
                  <v:rect id="Rectangle 153775376" o:spid="_x0000_s1071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" fillcolor="#168489" stroked="f" strokeweight="1pt"/>
                  <v:shape id="TextBox 7" o:spid="_x0000_s1072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" filled="f" stroked="f">
                    <v:textbox>
                      <w:txbxContent>
                        <w:p w14:paraId="35E9A8B9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1542631950" o:spid="_x0000_s1073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" fillcolor="#168489" stroked="f" strokeweight="1pt"/>
                  <v:shape id="TextBox 7" o:spid="_x0000_s1074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" filled="f" stroked="f">
                    <v:textbox>
                      <w:txbxContent>
                        <w:p w14:paraId="2D1AC186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1907148049" o:spid="_x0000_s1075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">
                  <v:imagedata r:id="rId13" o:title="Calendar " grayscale="t" bilevel="t"/>
                </v:shape>
                <w10:anchorlock/>
              </v:group>
            </w:pict>
          </mc:Fallback>
        </mc:AlternateContent>
      </w:r>
    </w:p>
    <w:p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5EC4D225" wp14:editId="3FBEBD71">
                <wp:extent cx="3999061" cy="656590"/>
                <wp:effectExtent l="0" t="0" r="1905" b="0"/>
                <wp:docPr id="1648822431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398045920" name="Group 1398045920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467283643" name="Picture 467283643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143889722" name="Rectangle: Rounded Corners 2143889722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534705980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1911CE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18" w:history="1">
                                <w:r w:rsidR="002F3BD3" w:rsidRPr="001911CE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76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sjt+EAAAD/dFJO&#10;U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">
                <v:group id="Group 1398045920" o:spid="_x0000_s1077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7SxHC&#10;zAAAAOMAAAAPAAAAAAAAAAAAAAAAAKoCAABkcnMvZG93bnJldi54bWxQSwUGAAAAAAQABAD6AAAA&#10;owMAAAAA&#10;">
                  <v:shape id="Picture 467283643" o:spid="_x0000_s1078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qo/XIAAAA4gAAAA8AAABkcnMvZG93bnJldi54bWxEj1FrwjAUhd8H+w/hDvY201WpUo0iglDY&#10;k9ofcGmuTbG56ZJou/36ZTDY4+Gc8x3OZjfZXjzIh86xgvdZBoK4cbrjVkF9Ob6tQISIrLF3TAq+&#10;KMBu+/y0wVK7kU/0OMdWJAiHEhWYGIdSytAYshhmbiBO3tV5izFJ30rtcUxw28s8ywppseO0YHCg&#10;g6Hmdr5bBR9VNnp5+b4fHJsxv9VT/VmdlHp9mfZrEJGm+B/+a1dawaJY5qt5sZjD76V0B+T2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cqqP1yAAAAOIAAAAPAAAAAAAAAAAA&#10;AAAAAJ8CAABkcnMvZG93bnJldi54bWxQSwUGAAAAAAQABAD3AAAAlAMAAAAA&#10;">
                    <v:imagedata r:id="rId16" o:title="Book "/>
                  </v:shape>
                  <v:roundrect id="Rectangle: Rounded Corners 2143889722" o:spid="_x0000_s1079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w4ZswA&#10;AADjAAAADwAAAGRycy9kb3ducmV2LnhtbESPQWvCQBCF7wX/wzKF3urGKGmMrtJaCwUPxaiItyE7&#10;TYLZ2ZBdNf77bqHQ4+PN+968+bI3jbhS52rLCkbDCARxYXXNpYL97uM5BeE8ssbGMim4k4PlYvAw&#10;x0zbG2/pmvtSBAi7DBVU3reZlK6oyKAb2pY4eN+2M+iD7EqpO7wFuGlkHEWJNFhzaKiwpVVFxTm/&#10;mPDG/V3vcLq+JJu344GOJ5ns8y+lnh771xkIT73/P/5Lf2oF8WgyTtPpSxzD76YAArn4A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bEw4ZswAAADjAAAADwAAAAAAAAAAAAAAAACY&#10;AgAAZHJzL2Rvd25yZXYueG1sUEsFBgAAAAAEAAQA9QAAAJEDAAAAAA==&#10;" fillcolor="#168489" strokecolor="#168489" strokeweight="1pt">
                    <v:stroke joinstyle="miter"/>
                  </v:roundrect>
                </v:group>
                <v:shape id="TextBox 7" o:spid="_x0000_s1080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jGsgA&#10;AADiAAAADwAAAGRycy9kb3ducmV2LnhtbESPyWrDMBCG74W8g5hAb42UJs7iWAklpdBTS7NBboM1&#10;Xog1MpYau29fHQo9/vwbX7YbbCPu1PnasYbpRIEgzp2pudRwOr49rUD4gGywcUwafsjDbjt6yDA1&#10;rucvuh9CKeII+xQ1VCG0qZQ+r8iin7iWOHqF6yyGKLtSmg77OG4b+azUQlqsOT5U2NK+ovx2+LYa&#10;zh/F9TJXn+WrTdreDUqyXUutH8fDywZEoCH8h//a70ZDMpsvVbJeRYiIFHFAb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FeMayAAAAOIAAAAPAAAAAAAAAAAAAAAAAJgCAABk&#10;cnMvZG93bnJldi54bWxQSwUGAAAAAAQABAD1AAAAjQMAAAAA&#10;" filled="f" stroked="f">
                  <v:textbox>
                    <w:txbxContent>
                      <w:p w:rsidR="002F3BD3" w:rsidRDefault="001911CE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19" w:history="1">
                          <w:r w:rsidR="002F3BD3" w:rsidRPr="001911CE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2F3BD3" w:rsidRDefault="00BC105C" w:rsidP="00BC105C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BC105C">
        <w:rPr>
          <w:rFonts w:ascii="Adobe Arabic" w:hAnsi="Adobe Arabic" w:cs="Adobe Arabic"/>
          <w:sz w:val="40"/>
          <w:szCs w:val="44"/>
          <w:rtl/>
        </w:rPr>
        <w:t>حدد أبرز خصائص الفرق الديناميكية والملهمة</w:t>
      </w:r>
      <w:r w:rsidRPr="00BC105C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9141A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0D4F6C" w:rsidRDefault="0049141A" w:rsidP="004B179C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13767663" wp14:editId="42A881BE">
                <wp:extent cx="6677660" cy="6832600"/>
                <wp:effectExtent l="0" t="0" r="27940" b="25400"/>
                <wp:docPr id="385563165" name="Rectangle 38556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832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rect w14:anchorId="13767663" id="Rectangle 385563165" o:spid="_x0000_s1081" style="width:525.8pt;height:53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" fillcolor="#f2f2f2 [3052]" strokecolor="#168489" strokeweight="1pt">
                <v:textbox inset="0,3mm,0">
                  <w:txbxContent>
                    <w:p w14:paraId="5BF271B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F0203E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B5D71A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ADD72A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C8339F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154A54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754A29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4EECEA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7BAFD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C16BC8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F4A671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460FEF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82168D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4C02BF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B647CF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1B442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6129B5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2DED05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8EAA09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C1FDA0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FB630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13F23E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sectPr w:rsidR="000D4F6C" w:rsidSect="00DD4A16">
      <w:headerReference w:type="default" r:id="rId20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6F79" w:rsidRDefault="00E66F79" w:rsidP="00F53D08">
      <w:pPr>
        <w:spacing w:line="240" w:lineRule="auto"/>
      </w:pPr>
      <w:r>
        <w:separator/>
      </w:r>
    </w:p>
  </w:endnote>
  <w:endnote w:type="continuationSeparator" w:id="0">
    <w:p w:rsidR="00E66F79" w:rsidRDefault="00E66F79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80632795"/>
      <w:docPartObj>
        <w:docPartGallery w:val="Page Numbers (Bottom of Page)"/>
        <w:docPartUnique/>
      </w:docPartObj>
    </w:sdtPr>
    <w:sdtEndPr>
      <w:rPr>
        <w:noProof/>
        <w:color w:val="168489"/>
        <w:sz w:val="36"/>
        <w:szCs w:val="40"/>
      </w:rPr>
    </w:sdtEndPr>
    <w:sdtContent>
      <w:p w:rsidR="002F3BD3" w:rsidRDefault="002F3BD3" w:rsidP="00806C04">
        <w:pPr>
          <w:pStyle w:val="Footer"/>
          <w:tabs>
            <w:tab w:val="clear" w:pos="4680"/>
            <w:tab w:val="clear" w:pos="9360"/>
          </w:tabs>
          <w:bidi w:val="0"/>
          <w:ind w:left="720"/>
          <w:jc w:val="left"/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3600" behindDoc="0" locked="0" layoutInCell="1" allowOverlap="1" wp14:anchorId="1B1041F8" wp14:editId="59BF95C4">
                  <wp:simplePos x="0" y="0"/>
                  <wp:positionH relativeFrom="page">
                    <wp:align>left</wp:align>
                  </wp:positionH>
                  <wp:positionV relativeFrom="paragraph">
                    <wp:posOffset>-3375025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id="Group 39" o:spid="_x0000_s1026" style="position:absolute;left:0;text-align:left;margin-left:0;margin-top:-265.75pt;width:326.5pt;height:328pt;z-index:251673600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6JgMsA&#10;AADiAAAADwAAAGRycy9kb3ducmV2LnhtbESPQWvCQBSE74X+h+UVequ7Ghpj6ioqLUgRRFvQ4yP7&#10;mgSzb0N2G9N/3y0UPA4z8w0zXw62ET11vnasYTxSIIgLZ2ouNXx+vD1lIHxANtg4Jg0/5GG5uL+b&#10;Y27clQ/UH0MpIoR9jhqqENpcSl9UZNGPXEscvS/XWQxRdqU0HV4j3DZyolQqLdYcFypsaVNRcTl+&#10;Ww2zlUrXyfj8fuppv3u9HLaqWZ+1fnwYVi8gAg3hFv5vb42GJMue1TSdJvB3Kd4Bufg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XPomAywAAAOIAAAAPAAAAAAAAAAAAAAAAAJgC&#10;AABkcnMvZG93bnJldi54bWxQSwUGAAAAAAQABAD1AAAAkAMA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ITccoA&#10;AADiAAAADwAAAGRycy9kb3ducmV2LnhtbESPQUsDMRSE70L/Q3iCN5u11e6yNi1FKErrxdaLt+fm&#10;7WZx8xKS2K7/3hQEj8PMfMMs16MdxIlC7B0ruJsWIIgbp3vuFLwft7cViJiQNQ6OScEPRVivJldL&#10;rLU78xudDqkTGcKxRgUmJV9LGRtDFuPUeeLstS5YTFmGTuqA5wy3g5wVxUJa7DkvGPT0ZKj5Onxb&#10;Bfvw4V/N8859btvZrj3OZWm8VOrmetw8gkg0pv/wX/tFK5hX1UNRLsp7uFzKd0Cufg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JSE3HKAAAA4gAAAA8AAAAAAAAAAAAAAAAAmAIA&#10;AGRycy9kb3ducmV2LnhtbFBLBQYAAAAABAAEAPUAAACPAwAA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2F3BD3">
          <w:rPr>
            <w:color w:val="168489"/>
            <w:sz w:val="40"/>
            <w:szCs w:val="44"/>
          </w:rPr>
          <w:fldChar w:fldCharType="begin"/>
        </w:r>
        <w:r w:rsidRPr="002F3BD3">
          <w:rPr>
            <w:color w:val="168489"/>
            <w:sz w:val="40"/>
            <w:szCs w:val="44"/>
          </w:rPr>
          <w:instrText xml:space="preserve"> PAGE   \* MERGEFORMAT </w:instrText>
        </w:r>
        <w:r w:rsidRPr="002F3BD3">
          <w:rPr>
            <w:color w:val="168489"/>
            <w:sz w:val="40"/>
            <w:szCs w:val="44"/>
          </w:rPr>
          <w:fldChar w:fldCharType="separate"/>
        </w:r>
        <w:r w:rsidR="001911CE">
          <w:rPr>
            <w:noProof/>
            <w:color w:val="168489"/>
            <w:sz w:val="40"/>
            <w:szCs w:val="44"/>
          </w:rPr>
          <w:t>1</w:t>
        </w:r>
        <w:r w:rsidRPr="002F3BD3">
          <w:rPr>
            <w:noProof/>
            <w:color w:val="168489"/>
            <w:sz w:val="40"/>
            <w:szCs w:val="44"/>
          </w:rPr>
          <w:fldChar w:fldCharType="end"/>
        </w:r>
      </w:p>
    </w:sdtContent>
  </w:sdt>
  <w:p w:rsidR="00415CB0" w:rsidRPr="004752C9" w:rsidRDefault="00806C04" w:rsidP="004752C9">
    <w:pPr>
      <w:pStyle w:val="Footer"/>
    </w:pPr>
    <w:r w:rsidRPr="00806C04">
      <w:rPr>
        <w:rtl/>
        <w:lang w:bidi="ar-JO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25E175C4" wp14:editId="556FB9D1">
              <wp:simplePos x="0" y="0"/>
              <wp:positionH relativeFrom="column">
                <wp:posOffset>1171575</wp:posOffset>
              </wp:positionH>
              <wp:positionV relativeFrom="paragraph">
                <wp:posOffset>280670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06C04" w:rsidRPr="00290E2B" w:rsidRDefault="00806C04" w:rsidP="00806C04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290E2B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82" type="#_x0000_t202" style="position:absolute;left:0;text-align:left;margin-left:92.25pt;margin-top:22.1pt;width:123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" filled="f" stroked="f" strokeweight=".5pt">
              <v:textbox>
                <w:txbxContent>
                  <w:p w:rsidR="00806C04" w:rsidRPr="00290E2B" w:rsidRDefault="00806C04" w:rsidP="00806C04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290E2B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Pr="00806C04">
      <w:rPr>
        <w:rtl/>
        <w:lang w:bidi="ar-JO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3A386A0E" wp14:editId="214980D7">
              <wp:simplePos x="0" y="0"/>
              <wp:positionH relativeFrom="column">
                <wp:posOffset>-552450</wp:posOffset>
              </wp:positionH>
              <wp:positionV relativeFrom="paragraph">
                <wp:posOffset>252095</wp:posOffset>
              </wp:positionV>
              <wp:extent cx="1504950" cy="304800"/>
              <wp:effectExtent l="0" t="0" r="0" b="0"/>
              <wp:wrapNone/>
              <wp:docPr id="5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0495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06C04" w:rsidRPr="002F0EB1" w:rsidRDefault="00806C04" w:rsidP="00806C04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</w:pPr>
                          <w:hyperlink r:id="rId1" w:history="1">
                            <w:r w:rsidRPr="0043566D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  <w:sz w:val="24"/>
                                <w:szCs w:val="28"/>
                              </w:rPr>
                              <w:t>www.dawliatraining.com</w:t>
                            </w:r>
                          </w:hyperlink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83" style="position:absolute;left:0;text-align:left;margin-left:-43.5pt;margin-top:19.85pt;width:118.5pt;height:2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" filled="f" stroked="f" strokeweight="1pt">
              <v:textbox>
                <w:txbxContent>
                  <w:p w:rsidR="00806C04" w:rsidRPr="002F0EB1" w:rsidRDefault="00806C04" w:rsidP="00806C04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</w:pPr>
                    <w:hyperlink r:id="rId2" w:history="1">
                      <w:r w:rsidRPr="0043566D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  <w:sz w:val="24"/>
                          <w:szCs w:val="28"/>
                        </w:rPr>
                        <w:t>www.dawliatraining.com</w:t>
                      </w:r>
                    </w:hyperlink>
                    <w:r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1BE08536" wp14:editId="0F631893">
              <wp:simplePos x="0" y="0"/>
              <wp:positionH relativeFrom="column">
                <wp:posOffset>3905250</wp:posOffset>
              </wp:positionH>
              <wp:positionV relativeFrom="paragraph">
                <wp:posOffset>319405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806C04" w:rsidRPr="00DC31A5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806C04" w:rsidRPr="00DC31A5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806C04" w:rsidRPr="00DC31A5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806C04" w:rsidRPr="00DC31A5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806C04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806C04" w:rsidRPr="00DC31A5" w:rsidRDefault="00806C04" w:rsidP="00806C04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84" style="position:absolute;left:0;text-align:left;margin-left:307.5pt;margin-top:25.15pt;width:186.95pt;height:110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" filled="f" stroked="f" strokeweight="1pt">
              <v:textbox>
                <w:txbxContent>
                  <w:p w:rsidR="00806C04" w:rsidRPr="00DC31A5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806C04" w:rsidRPr="00DC31A5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806C04" w:rsidRPr="00DC31A5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806C04" w:rsidRPr="00DC31A5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806C04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806C04" w:rsidRPr="00DC31A5" w:rsidRDefault="00806C04" w:rsidP="00806C04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6F79" w:rsidRDefault="00E66F79" w:rsidP="00F53D08">
      <w:pPr>
        <w:spacing w:line="240" w:lineRule="auto"/>
      </w:pPr>
      <w:r>
        <w:separator/>
      </w:r>
    </w:p>
  </w:footnote>
  <w:footnote w:type="continuationSeparator" w:id="0">
    <w:p w:rsidR="00E66F79" w:rsidRDefault="00E66F79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E4514E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608AFFA4" wp14:editId="4F7E197C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10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group w14:anchorId="07A67E9A" id="Group 2" o:spid="_x0000_s1026" alt="&quot;&quot;" style="position:absolute;margin-left:561.1pt;margin-top:0;width:612.3pt;height:792.05pt;z-index:251668480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D6119o5AkAAAE3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2F3BD3">
    <w:pPr>
      <w:pStyle w:val="Header"/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71552" behindDoc="0" locked="0" layoutInCell="1" allowOverlap="1" wp14:anchorId="7BBA0E39" wp14:editId="2BC08EB4">
          <wp:simplePos x="0" y="0"/>
          <wp:positionH relativeFrom="leftMargin">
            <wp:posOffset>492125</wp:posOffset>
          </wp:positionH>
          <wp:positionV relativeFrom="paragraph">
            <wp:posOffset>-381635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152F5BBF" wp14:editId="54DF6562">
              <wp:simplePos x="0" y="0"/>
              <wp:positionH relativeFrom="page">
                <wp:posOffset>0</wp:posOffset>
              </wp:positionH>
              <wp:positionV relativeFrom="paragraph">
                <wp:posOffset>-447675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F3BD3" w:rsidRPr="002F3BD3" w:rsidRDefault="00D103CD" w:rsidP="002F3BD3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التغيير في عصر التحول الرقمي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أوراق العمل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id="Group 38" o:spid="_x0000_s1082" style="position:absolute;left:0;text-align:left;margin-left:0;margin-top:-35.25pt;width:633.45pt;height:56.25pt;z-index:251670528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">
              <v:shape id="شكل حر 769906" o:spid="_x0000_s1083" style="position:absolute;width:78473;height:5611;visibility:visible;mso-wrap-style:square;v-text-anchor:middle" coordsize="7551420,9455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+58ccA&#10;AADjAAAADwAAAGRycy9kb3ducmV2LnhtbERPT2vCMBS/D/YdwhO8zdQixXZGkWFh4A6b62HHR/OW&#10;FpuXkmRav70ZDHZ8v/9vs5vsIC7kQ+9YwXKRgSBune7ZKGg+66c1iBCRNQ6OScGNAuy2jw8brLS7&#10;8gddTtGIFMKhQgVdjGMlZWg7shgWbiRO3LfzFmM6vZHa4zWF20HmWVZIiz2nhg5HeumoPZ9+rAI8&#10;HJuvulkPhSxr8+bNoT++n5Waz6b9M4hIU/wX/7lfdZqfl/mqzMtiCb8/JQDk9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vufHHAAAA4wAAAA8AAAAAAAAAAAAAAAAAmAIAAGRy&#10;cy9kb3ducmV2LnhtbFBLBQYAAAAABAAEAPUAAACMAw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:rsidR="002F3BD3" w:rsidRPr="002F3BD3" w:rsidRDefault="00D103CD" w:rsidP="002F3BD3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التغيير في عصر التحول الرقمي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أوراق العمل</w:t>
                      </w:r>
                    </w:p>
                  </w:txbxContent>
                </v:textbox>
              </v:shape>
              <v:shape id="شكل حر 769907" o:spid="_x0000_s1084" style="position:absolute;top:4267;width:80450;height:1609;visibility:visible;mso-wrap-style:square;v-text-anchor:middle" coordsize="6642735,283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4XE8wA&#10;AADiAAAADwAAAGRycy9kb3ducmV2LnhtbESPQWvCQBSE74L/YXlCb7qxjZpGVymlUqUFUXvo8TX7&#10;TKLZtyG71dhf7xYKPQ4z8w0zW7SmEmdqXGlZwXAQgSDOrC45V/CxX/YTEM4ja6wsk4IrOVjMu50Z&#10;ptpeeEvnnc9FgLBLUUHhfZ1K6bKCDLqBrYmDd7CNQR9kk0vd4CXATSXvo2gsDZYcFgqs6bmg7LT7&#10;Ngo25frn4N7fli/x5PXh8yo3xy8vlbrrtU9TEJ5a/x/+a6+0gsdxEk/iOBnB76VwB+T8Bg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3u4XE8wAAADiAAAADwAAAAAAAAAAAAAAAACY&#10;AgAAZHJzL2Rvd25yZXYueG1sUEsFBgAAAAAEAAQA9QAAAJED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2" type="#_x0000_t75" style="width:399.75pt;height:373.5pt" o:bullet="t">
        <v:imagedata r:id="rId1" o:title="Picture1"/>
      </v:shape>
    </w:pict>
  </w:numPicBullet>
  <w:abstractNum w:abstractNumId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CC2F93"/>
    <w:multiLevelType w:val="hybridMultilevel"/>
    <w:tmpl w:val="B3229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6C324C"/>
    <w:multiLevelType w:val="hybridMultilevel"/>
    <w:tmpl w:val="78B40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5B1AE8"/>
    <w:multiLevelType w:val="hybridMultilevel"/>
    <w:tmpl w:val="C2189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9595A4D"/>
    <w:multiLevelType w:val="hybridMultilevel"/>
    <w:tmpl w:val="EB3E4202"/>
    <w:lvl w:ilvl="0" w:tplc="C37AB33A">
      <w:start w:val="1"/>
      <w:numFmt w:val="arabicAbjad"/>
      <w:lvlText w:val="%1-"/>
      <w:lvlJc w:val="center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D95204A"/>
    <w:multiLevelType w:val="hybridMultilevel"/>
    <w:tmpl w:val="DBEA4B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C21FB7"/>
    <w:multiLevelType w:val="hybridMultilevel"/>
    <w:tmpl w:val="95E2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16"/>
  </w:num>
  <w:num w:numId="3">
    <w:abstractNumId w:val="17"/>
  </w:num>
  <w:num w:numId="4">
    <w:abstractNumId w:val="29"/>
  </w:num>
  <w:num w:numId="5">
    <w:abstractNumId w:val="5"/>
  </w:num>
  <w:num w:numId="6">
    <w:abstractNumId w:val="3"/>
  </w:num>
  <w:num w:numId="7">
    <w:abstractNumId w:val="13"/>
  </w:num>
  <w:num w:numId="8">
    <w:abstractNumId w:val="28"/>
  </w:num>
  <w:num w:numId="9">
    <w:abstractNumId w:val="22"/>
  </w:num>
  <w:num w:numId="10">
    <w:abstractNumId w:val="32"/>
  </w:num>
  <w:num w:numId="11">
    <w:abstractNumId w:val="20"/>
  </w:num>
  <w:num w:numId="12">
    <w:abstractNumId w:val="36"/>
  </w:num>
  <w:num w:numId="13">
    <w:abstractNumId w:val="10"/>
  </w:num>
  <w:num w:numId="14">
    <w:abstractNumId w:val="12"/>
  </w:num>
  <w:num w:numId="15">
    <w:abstractNumId w:val="8"/>
  </w:num>
  <w:num w:numId="16">
    <w:abstractNumId w:val="27"/>
  </w:num>
  <w:num w:numId="17">
    <w:abstractNumId w:val="30"/>
  </w:num>
  <w:num w:numId="18">
    <w:abstractNumId w:val="0"/>
  </w:num>
  <w:num w:numId="19">
    <w:abstractNumId w:val="21"/>
  </w:num>
  <w:num w:numId="20">
    <w:abstractNumId w:val="34"/>
  </w:num>
  <w:num w:numId="21">
    <w:abstractNumId w:val="15"/>
  </w:num>
  <w:num w:numId="22">
    <w:abstractNumId w:val="9"/>
  </w:num>
  <w:num w:numId="23">
    <w:abstractNumId w:val="23"/>
  </w:num>
  <w:num w:numId="24">
    <w:abstractNumId w:val="18"/>
  </w:num>
  <w:num w:numId="25">
    <w:abstractNumId w:val="11"/>
  </w:num>
  <w:num w:numId="26">
    <w:abstractNumId w:val="31"/>
  </w:num>
  <w:num w:numId="27">
    <w:abstractNumId w:val="6"/>
  </w:num>
  <w:num w:numId="28">
    <w:abstractNumId w:val="26"/>
  </w:num>
  <w:num w:numId="29">
    <w:abstractNumId w:val="35"/>
  </w:num>
  <w:num w:numId="30">
    <w:abstractNumId w:val="14"/>
  </w:num>
  <w:num w:numId="31">
    <w:abstractNumId w:val="7"/>
  </w:num>
  <w:num w:numId="32">
    <w:abstractNumId w:val="1"/>
  </w:num>
  <w:num w:numId="33">
    <w:abstractNumId w:val="24"/>
  </w:num>
  <w:num w:numId="34">
    <w:abstractNumId w:val="4"/>
  </w:num>
  <w:num w:numId="35">
    <w:abstractNumId w:val="25"/>
  </w:num>
  <w:num w:numId="36">
    <w:abstractNumId w:val="19"/>
  </w:num>
  <w:num w:numId="37">
    <w:abstractNumId w:val="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79C"/>
    <w:rsid w:val="00005BE0"/>
    <w:rsid w:val="00015BA6"/>
    <w:rsid w:val="000175C5"/>
    <w:rsid w:val="00017C30"/>
    <w:rsid w:val="00026EBD"/>
    <w:rsid w:val="00031285"/>
    <w:rsid w:val="00040B1C"/>
    <w:rsid w:val="00052041"/>
    <w:rsid w:val="00057FFB"/>
    <w:rsid w:val="0006418D"/>
    <w:rsid w:val="000724CA"/>
    <w:rsid w:val="00075B3B"/>
    <w:rsid w:val="00090487"/>
    <w:rsid w:val="000A7EAF"/>
    <w:rsid w:val="000B4041"/>
    <w:rsid w:val="000C4B58"/>
    <w:rsid w:val="000D4F6C"/>
    <w:rsid w:val="000F65A1"/>
    <w:rsid w:val="00103E93"/>
    <w:rsid w:val="001101A0"/>
    <w:rsid w:val="00136C77"/>
    <w:rsid w:val="00146067"/>
    <w:rsid w:val="00150A53"/>
    <w:rsid w:val="001911CE"/>
    <w:rsid w:val="00194181"/>
    <w:rsid w:val="00195C1F"/>
    <w:rsid w:val="001D1A3B"/>
    <w:rsid w:val="001D350A"/>
    <w:rsid w:val="001F0B9B"/>
    <w:rsid w:val="002021EF"/>
    <w:rsid w:val="002069ED"/>
    <w:rsid w:val="00206D6C"/>
    <w:rsid w:val="0021196B"/>
    <w:rsid w:val="00217EE8"/>
    <w:rsid w:val="0022035D"/>
    <w:rsid w:val="00235BF7"/>
    <w:rsid w:val="00245452"/>
    <w:rsid w:val="0025158C"/>
    <w:rsid w:val="00274917"/>
    <w:rsid w:val="00283647"/>
    <w:rsid w:val="0028392F"/>
    <w:rsid w:val="002A1158"/>
    <w:rsid w:val="002A6EC2"/>
    <w:rsid w:val="002C1700"/>
    <w:rsid w:val="002D301E"/>
    <w:rsid w:val="002F3BD3"/>
    <w:rsid w:val="002F58A5"/>
    <w:rsid w:val="003000E6"/>
    <w:rsid w:val="00305CD1"/>
    <w:rsid w:val="0032182E"/>
    <w:rsid w:val="00351640"/>
    <w:rsid w:val="00357B51"/>
    <w:rsid w:val="00363C96"/>
    <w:rsid w:val="00363F3E"/>
    <w:rsid w:val="0036611D"/>
    <w:rsid w:val="00371EB2"/>
    <w:rsid w:val="00383BA6"/>
    <w:rsid w:val="003B53C5"/>
    <w:rsid w:val="003B59F9"/>
    <w:rsid w:val="003C06A3"/>
    <w:rsid w:val="003C2153"/>
    <w:rsid w:val="003C3033"/>
    <w:rsid w:val="003D7BDE"/>
    <w:rsid w:val="003E4F85"/>
    <w:rsid w:val="003F3631"/>
    <w:rsid w:val="00402CAC"/>
    <w:rsid w:val="00404549"/>
    <w:rsid w:val="00406F1C"/>
    <w:rsid w:val="00415CB0"/>
    <w:rsid w:val="00434D3A"/>
    <w:rsid w:val="00440E77"/>
    <w:rsid w:val="004551E6"/>
    <w:rsid w:val="004752C9"/>
    <w:rsid w:val="0048371F"/>
    <w:rsid w:val="0049141A"/>
    <w:rsid w:val="004B179C"/>
    <w:rsid w:val="004B21EA"/>
    <w:rsid w:val="004C02BF"/>
    <w:rsid w:val="004D6ACF"/>
    <w:rsid w:val="004E234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A75E5"/>
    <w:rsid w:val="005B19EA"/>
    <w:rsid w:val="005B20FB"/>
    <w:rsid w:val="005B394D"/>
    <w:rsid w:val="005B6BA6"/>
    <w:rsid w:val="005C2BA8"/>
    <w:rsid w:val="006062A0"/>
    <w:rsid w:val="00610759"/>
    <w:rsid w:val="00620AB0"/>
    <w:rsid w:val="0062526C"/>
    <w:rsid w:val="00635307"/>
    <w:rsid w:val="00636A52"/>
    <w:rsid w:val="00643F60"/>
    <w:rsid w:val="00664F43"/>
    <w:rsid w:val="00685B67"/>
    <w:rsid w:val="006A6D23"/>
    <w:rsid w:val="006A7D92"/>
    <w:rsid w:val="006B6382"/>
    <w:rsid w:val="006C0B9D"/>
    <w:rsid w:val="006C3ECB"/>
    <w:rsid w:val="006E04F3"/>
    <w:rsid w:val="006F4600"/>
    <w:rsid w:val="00756F2B"/>
    <w:rsid w:val="00774F12"/>
    <w:rsid w:val="007846DC"/>
    <w:rsid w:val="007900DD"/>
    <w:rsid w:val="007A6C68"/>
    <w:rsid w:val="007B5069"/>
    <w:rsid w:val="007C1E73"/>
    <w:rsid w:val="007D45C4"/>
    <w:rsid w:val="007E321C"/>
    <w:rsid w:val="007F2463"/>
    <w:rsid w:val="007F4B8E"/>
    <w:rsid w:val="00804E71"/>
    <w:rsid w:val="00806022"/>
    <w:rsid w:val="00806C04"/>
    <w:rsid w:val="00834853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900F65"/>
    <w:rsid w:val="00902465"/>
    <w:rsid w:val="00956C42"/>
    <w:rsid w:val="009579D6"/>
    <w:rsid w:val="0096797F"/>
    <w:rsid w:val="00984B17"/>
    <w:rsid w:val="00985605"/>
    <w:rsid w:val="009A0B1B"/>
    <w:rsid w:val="009A62A9"/>
    <w:rsid w:val="009A6AC5"/>
    <w:rsid w:val="009B4AF8"/>
    <w:rsid w:val="009F6370"/>
    <w:rsid w:val="009F7F01"/>
    <w:rsid w:val="00A01020"/>
    <w:rsid w:val="00A050E3"/>
    <w:rsid w:val="00A249AA"/>
    <w:rsid w:val="00A25638"/>
    <w:rsid w:val="00A651BF"/>
    <w:rsid w:val="00A80DC9"/>
    <w:rsid w:val="00A864D0"/>
    <w:rsid w:val="00A9124F"/>
    <w:rsid w:val="00A94163"/>
    <w:rsid w:val="00AB6ABD"/>
    <w:rsid w:val="00AE3BF6"/>
    <w:rsid w:val="00B04A3D"/>
    <w:rsid w:val="00B167A1"/>
    <w:rsid w:val="00B246E6"/>
    <w:rsid w:val="00B30CCA"/>
    <w:rsid w:val="00B36E13"/>
    <w:rsid w:val="00B37BEB"/>
    <w:rsid w:val="00B57307"/>
    <w:rsid w:val="00B72FA3"/>
    <w:rsid w:val="00B85C78"/>
    <w:rsid w:val="00B87C48"/>
    <w:rsid w:val="00B9126E"/>
    <w:rsid w:val="00B9763C"/>
    <w:rsid w:val="00BA71A8"/>
    <w:rsid w:val="00BC105C"/>
    <w:rsid w:val="00BC4B17"/>
    <w:rsid w:val="00BE3CCA"/>
    <w:rsid w:val="00C02D67"/>
    <w:rsid w:val="00C13BE5"/>
    <w:rsid w:val="00C45104"/>
    <w:rsid w:val="00C75D46"/>
    <w:rsid w:val="00C769E5"/>
    <w:rsid w:val="00C933EC"/>
    <w:rsid w:val="00CB3248"/>
    <w:rsid w:val="00CC1FBB"/>
    <w:rsid w:val="00CC3F2C"/>
    <w:rsid w:val="00CD05BC"/>
    <w:rsid w:val="00CD2DFE"/>
    <w:rsid w:val="00CD4D52"/>
    <w:rsid w:val="00CE0374"/>
    <w:rsid w:val="00CE1CEF"/>
    <w:rsid w:val="00CE3DFF"/>
    <w:rsid w:val="00CE42F5"/>
    <w:rsid w:val="00CE4EEA"/>
    <w:rsid w:val="00CF54F0"/>
    <w:rsid w:val="00D01BB0"/>
    <w:rsid w:val="00D05066"/>
    <w:rsid w:val="00D103CD"/>
    <w:rsid w:val="00D152DE"/>
    <w:rsid w:val="00D26A0B"/>
    <w:rsid w:val="00D313B8"/>
    <w:rsid w:val="00D32D17"/>
    <w:rsid w:val="00D34C43"/>
    <w:rsid w:val="00D608D1"/>
    <w:rsid w:val="00D60FDE"/>
    <w:rsid w:val="00D6468C"/>
    <w:rsid w:val="00DB7EB2"/>
    <w:rsid w:val="00DD042E"/>
    <w:rsid w:val="00DD4A16"/>
    <w:rsid w:val="00DE265B"/>
    <w:rsid w:val="00E01E27"/>
    <w:rsid w:val="00E17203"/>
    <w:rsid w:val="00E2220D"/>
    <w:rsid w:val="00E24512"/>
    <w:rsid w:val="00E26F82"/>
    <w:rsid w:val="00E27144"/>
    <w:rsid w:val="00E4514E"/>
    <w:rsid w:val="00E465B8"/>
    <w:rsid w:val="00E57E25"/>
    <w:rsid w:val="00E62AAD"/>
    <w:rsid w:val="00E66F79"/>
    <w:rsid w:val="00E7361B"/>
    <w:rsid w:val="00E90509"/>
    <w:rsid w:val="00EA45AB"/>
    <w:rsid w:val="00EC0F6F"/>
    <w:rsid w:val="00EC5F53"/>
    <w:rsid w:val="00EE5B34"/>
    <w:rsid w:val="00EF2182"/>
    <w:rsid w:val="00EF63CC"/>
    <w:rsid w:val="00F03305"/>
    <w:rsid w:val="00F2280D"/>
    <w:rsid w:val="00F25898"/>
    <w:rsid w:val="00F472D2"/>
    <w:rsid w:val="00F53D08"/>
    <w:rsid w:val="00F657CC"/>
    <w:rsid w:val="00F66A05"/>
    <w:rsid w:val="00F67767"/>
    <w:rsid w:val="00F82E4B"/>
    <w:rsid w:val="00F91B1A"/>
    <w:rsid w:val="00FB2515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24401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://www.dawliatraining.com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://www.dawliatraining.com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yperlink" Target="http://www.dawliatraining.com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dawliatraining.com/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1;&#1608;&#1585;&#1575;&#1602;%20&#1593;&#1605;&#1604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303C9BD4-A5A0-4CC6-B2A7-DBAEFFC859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أوراق عمل</Template>
  <TotalTime>5</TotalTime>
  <Pages>3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user</cp:lastModifiedBy>
  <cp:revision>4</cp:revision>
  <cp:lastPrinted>2022-03-26T18:07:00Z</cp:lastPrinted>
  <dcterms:created xsi:type="dcterms:W3CDTF">2024-11-26T07:15:00Z</dcterms:created>
  <dcterms:modified xsi:type="dcterms:W3CDTF">2024-12-01T07:09:00Z</dcterms:modified>
</cp:coreProperties>
</file>